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DF275" w14:textId="77777777" w:rsidR="004D3771" w:rsidRDefault="004D3771" w:rsidP="004D3771">
      <w:pPr>
        <w:pStyle w:val="NoSpacing"/>
      </w:pPr>
      <w:r>
        <w:rPr>
          <w:u w:val="single"/>
        </w:rPr>
        <w:t xml:space="preserve">Sir Nicholas </w:t>
      </w:r>
      <w:proofErr w:type="spellStart"/>
      <w:r>
        <w:rPr>
          <w:u w:val="single"/>
        </w:rPr>
        <w:t>St.LO</w:t>
      </w:r>
      <w:proofErr w:type="spellEnd"/>
      <w:r>
        <w:t xml:space="preserve">        (fl.1483)</w:t>
      </w:r>
    </w:p>
    <w:p w14:paraId="318B3305" w14:textId="77777777" w:rsidR="004D3771" w:rsidRDefault="004D3771" w:rsidP="004D3771">
      <w:pPr>
        <w:pStyle w:val="NoSpacing"/>
      </w:pPr>
    </w:p>
    <w:p w14:paraId="443114DB" w14:textId="77777777" w:rsidR="004D3771" w:rsidRDefault="004D3771" w:rsidP="004D3771">
      <w:pPr>
        <w:pStyle w:val="NoSpacing"/>
      </w:pPr>
    </w:p>
    <w:p w14:paraId="29F9E313" w14:textId="77777777" w:rsidR="004D3771" w:rsidRDefault="004D3771" w:rsidP="004D3771">
      <w:pPr>
        <w:pStyle w:val="NoSpacing"/>
      </w:pPr>
      <w:r>
        <w:tab/>
        <w:t>1483</w:t>
      </w:r>
      <w:r>
        <w:tab/>
        <w:t xml:space="preserve">Walter Denys of </w:t>
      </w:r>
      <w:proofErr w:type="spellStart"/>
      <w:r>
        <w:t>Derham</w:t>
      </w:r>
      <w:proofErr w:type="spellEnd"/>
      <w:r>
        <w:t>, Gloucestershire(q.v.), brought a plaint of debt</w:t>
      </w:r>
    </w:p>
    <w:p w14:paraId="72891309" w14:textId="77777777" w:rsidR="004D3771" w:rsidRDefault="004D3771" w:rsidP="004D3771">
      <w:pPr>
        <w:pStyle w:val="NoSpacing"/>
      </w:pPr>
      <w:r>
        <w:tab/>
      </w:r>
      <w:r>
        <w:tab/>
        <w:t>against him.</w:t>
      </w:r>
    </w:p>
    <w:p w14:paraId="0FAC36E2" w14:textId="77777777" w:rsidR="004D3771" w:rsidRDefault="004D3771" w:rsidP="004D3771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CC24442" w14:textId="77777777" w:rsidR="004D3771" w:rsidRDefault="004D3771" w:rsidP="004D3771">
      <w:pPr>
        <w:pStyle w:val="NoSpacing"/>
      </w:pPr>
    </w:p>
    <w:p w14:paraId="23C16EBF" w14:textId="77777777" w:rsidR="004D3771" w:rsidRDefault="004D3771" w:rsidP="004D3771">
      <w:pPr>
        <w:pStyle w:val="NoSpacing"/>
      </w:pPr>
    </w:p>
    <w:p w14:paraId="4EC255E6" w14:textId="77777777" w:rsidR="004D3771" w:rsidRDefault="004D3771" w:rsidP="004D3771">
      <w:pPr>
        <w:pStyle w:val="NoSpacing"/>
      </w:pPr>
      <w:r>
        <w:t>21 December 2019</w:t>
      </w:r>
    </w:p>
    <w:p w14:paraId="366DD69B" w14:textId="77777777" w:rsidR="006B2F86" w:rsidRPr="00E71FC3" w:rsidRDefault="004D37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20893" w14:textId="77777777" w:rsidR="004D3771" w:rsidRDefault="004D3771" w:rsidP="00E71FC3">
      <w:pPr>
        <w:spacing w:after="0" w:line="240" w:lineRule="auto"/>
      </w:pPr>
      <w:r>
        <w:separator/>
      </w:r>
    </w:p>
  </w:endnote>
  <w:endnote w:type="continuationSeparator" w:id="0">
    <w:p w14:paraId="604C14C7" w14:textId="77777777" w:rsidR="004D3771" w:rsidRDefault="004D37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26D0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EC5F0" w14:textId="77777777" w:rsidR="004D3771" w:rsidRDefault="004D3771" w:rsidP="00E71FC3">
      <w:pPr>
        <w:spacing w:after="0" w:line="240" w:lineRule="auto"/>
      </w:pPr>
      <w:r>
        <w:separator/>
      </w:r>
    </w:p>
  </w:footnote>
  <w:footnote w:type="continuationSeparator" w:id="0">
    <w:p w14:paraId="18E22E89" w14:textId="77777777" w:rsidR="004D3771" w:rsidRDefault="004D37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71"/>
    <w:rsid w:val="001A7C09"/>
    <w:rsid w:val="004D3771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32FED"/>
  <w15:chartTrackingRefBased/>
  <w15:docId w15:val="{40D3C816-18BF-4CA0-8358-534FE0DE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D3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2020-01-18T16:36:00Z</dcterms:created>
  <dcterms:modified xsi:type="dcterms:W3CDTF">2020-01-18T16:39:00Z</dcterms:modified>
</cp:coreProperties>
</file>